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  <w:bookmarkStart w:id="0" w:name="_GoBack"/>
      <w:bookmarkEnd w:id="0"/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 w:rsidR="0016754A">
              <w:rPr>
                <w:rFonts w:ascii="Arial" w:hAnsi="Arial" w:cs="Arial"/>
                <w:sz w:val="16"/>
                <w:szCs w:val="16"/>
              </w:rPr>
              <w:t>67/2023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04EC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0904EC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0904EC" w:rsidRDefault="00B05DC9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9.5.2023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</w:t>
            </w:r>
            <w:r w:rsidR="00AB6FE3">
              <w:rPr>
                <w:rFonts w:ascii="Arial" w:hAnsi="Arial" w:cs="Arial"/>
                <w:sz w:val="16"/>
                <w:szCs w:val="16"/>
              </w:rPr>
              <w:t>2</w:t>
            </w:r>
            <w:r w:rsidR="0016754A">
              <w:rPr>
                <w:rFonts w:ascii="Arial" w:hAnsi="Arial" w:cs="Arial"/>
                <w:sz w:val="16"/>
                <w:szCs w:val="16"/>
              </w:rPr>
              <w:t>3</w:t>
            </w:r>
            <w:r w:rsidR="00AB6FE3">
              <w:rPr>
                <w:rFonts w:ascii="Arial" w:hAnsi="Arial" w:cs="Arial"/>
                <w:sz w:val="16"/>
                <w:szCs w:val="16"/>
              </w:rPr>
              <w:t>-</w:t>
            </w:r>
            <w:r w:rsidRPr="000904EC">
              <w:rPr>
                <w:rFonts w:ascii="Arial" w:hAnsi="Arial" w:cs="Arial"/>
                <w:sz w:val="16"/>
                <w:szCs w:val="16"/>
              </w:rPr>
              <w:t>300</w:t>
            </w:r>
            <w:r w:rsidR="0016754A">
              <w:rPr>
                <w:rFonts w:ascii="Arial" w:hAnsi="Arial" w:cs="Arial"/>
                <w:sz w:val="16"/>
                <w:szCs w:val="16"/>
              </w:rPr>
              <w:t>058</w:t>
            </w: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AF7205" w:rsidRDefault="0016754A" w:rsidP="0016754A">
            <w:pPr>
              <w:pStyle w:val="Konnaopomba-besedilo"/>
              <w:jc w:val="center"/>
              <w:rPr>
                <w:rFonts w:ascii="Arial" w:hAnsi="Arial" w:cs="Arial"/>
                <w:sz w:val="22"/>
              </w:rPr>
            </w:pPr>
            <w:r w:rsidRPr="0016754A">
              <w:rPr>
                <w:rFonts w:ascii="Arial" w:hAnsi="Arial" w:cs="Arial"/>
                <w:b/>
                <w:bCs/>
                <w:color w:val="2F2F2F"/>
                <w:szCs w:val="20"/>
              </w:rPr>
              <w:t>Izdelava izvedbenih načrtov za nadgradnjo železniških postaj Most na Soči in Bohinjska Bistrica</w:t>
            </w:r>
          </w:p>
          <w:p w:rsidR="00AF7205" w:rsidRPr="000904EC" w:rsidRDefault="00AF720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E813F4" w:rsidRDefault="00AF7205" w:rsidP="000904EC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AF7205">
              <w:rPr>
                <w:rFonts w:ascii="Arial" w:hAnsi="Arial" w:cs="Arial"/>
                <w:sz w:val="22"/>
              </w:rPr>
              <w:t>JN000</w:t>
            </w:r>
            <w:r w:rsidR="0016754A">
              <w:rPr>
                <w:rFonts w:ascii="Arial" w:hAnsi="Arial" w:cs="Arial"/>
                <w:sz w:val="22"/>
              </w:rPr>
              <w:t>2025</w:t>
            </w:r>
            <w:r w:rsidRPr="00AF7205">
              <w:rPr>
                <w:rFonts w:ascii="Arial" w:hAnsi="Arial" w:cs="Arial"/>
                <w:sz w:val="22"/>
              </w:rPr>
              <w:t xml:space="preserve">/2023-B01 </w:t>
            </w:r>
          </w:p>
          <w:p w:rsidR="00B05DC9" w:rsidRDefault="00B05DC9" w:rsidP="000904EC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AF7205" w:rsidRPr="000904EC" w:rsidRDefault="00AF7205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B05DC9" w:rsidRPr="000904EC" w:rsidRDefault="00B05DC9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B05DC9" w:rsidRPr="000904EC" w:rsidRDefault="00B05DC9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54A" w:rsidRPr="00B05DC9" w:rsidRDefault="00B05DC9" w:rsidP="00B05DC9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5DC9">
              <w:rPr>
                <w:rFonts w:ascii="Arial" w:hAnsi="Arial" w:cs="Arial"/>
                <w:sz w:val="20"/>
                <w:szCs w:val="20"/>
              </w:rPr>
              <w:t>Naročnik objavlja nov ponudbeni predračun za sklop 1</w:t>
            </w:r>
          </w:p>
          <w:p w:rsidR="0016754A" w:rsidRDefault="0016754A" w:rsidP="0016754A">
            <w:pPr>
              <w:pStyle w:val="Telobesedila2"/>
              <w:keepNext/>
              <w:tabs>
                <w:tab w:val="left" w:pos="1260"/>
              </w:tabs>
              <w:spacing w:before="60"/>
              <w:rPr>
                <w:szCs w:val="22"/>
              </w:rPr>
            </w:pPr>
          </w:p>
          <w:p w:rsidR="00170778" w:rsidRPr="007D6920" w:rsidRDefault="00170778" w:rsidP="007D6920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2B7" w:rsidRDefault="00A032B7">
      <w:r>
        <w:separator/>
      </w:r>
    </w:p>
  </w:endnote>
  <w:endnote w:type="continuationSeparator" w:id="0">
    <w:p w:rsidR="00A032B7" w:rsidRDefault="00A0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2B7" w:rsidRDefault="00A032B7">
      <w:r>
        <w:separator/>
      </w:r>
    </w:p>
  </w:footnote>
  <w:footnote w:type="continuationSeparator" w:id="0">
    <w:p w:rsidR="00A032B7" w:rsidRDefault="00A03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264B3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F37F7"/>
    <w:multiLevelType w:val="hybridMultilevel"/>
    <w:tmpl w:val="96E43DBE"/>
    <w:lvl w:ilvl="0" w:tplc="B7F4B4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7"/>
  </w:num>
  <w:num w:numId="5">
    <w:abstractNumId w:val="17"/>
  </w:num>
  <w:num w:numId="6">
    <w:abstractNumId w:val="20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46A9"/>
    <w:rsid w:val="000904EC"/>
    <w:rsid w:val="000A2426"/>
    <w:rsid w:val="000D26D8"/>
    <w:rsid w:val="000F3E30"/>
    <w:rsid w:val="0012060B"/>
    <w:rsid w:val="00153A8C"/>
    <w:rsid w:val="0016754A"/>
    <w:rsid w:val="00170778"/>
    <w:rsid w:val="001807AD"/>
    <w:rsid w:val="001836BB"/>
    <w:rsid w:val="001E2978"/>
    <w:rsid w:val="001F77C4"/>
    <w:rsid w:val="00203922"/>
    <w:rsid w:val="00216549"/>
    <w:rsid w:val="00225849"/>
    <w:rsid w:val="002507C2"/>
    <w:rsid w:val="0028030F"/>
    <w:rsid w:val="00287E09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B34B5"/>
    <w:rsid w:val="004B542D"/>
    <w:rsid w:val="004D2D64"/>
    <w:rsid w:val="004F464F"/>
    <w:rsid w:val="00556816"/>
    <w:rsid w:val="00571795"/>
    <w:rsid w:val="0059421A"/>
    <w:rsid w:val="005B0795"/>
    <w:rsid w:val="00623DE4"/>
    <w:rsid w:val="00634B0D"/>
    <w:rsid w:val="00637BE6"/>
    <w:rsid w:val="0064412D"/>
    <w:rsid w:val="00660A7C"/>
    <w:rsid w:val="006A3D4E"/>
    <w:rsid w:val="006E2BC6"/>
    <w:rsid w:val="007D6920"/>
    <w:rsid w:val="007F559A"/>
    <w:rsid w:val="008044BF"/>
    <w:rsid w:val="0081270C"/>
    <w:rsid w:val="008A4BE5"/>
    <w:rsid w:val="008B0B1D"/>
    <w:rsid w:val="00930CA3"/>
    <w:rsid w:val="00933585"/>
    <w:rsid w:val="00933C2C"/>
    <w:rsid w:val="009A3609"/>
    <w:rsid w:val="009B14F7"/>
    <w:rsid w:val="009B1FD9"/>
    <w:rsid w:val="009D38A0"/>
    <w:rsid w:val="009E1EC2"/>
    <w:rsid w:val="00A032B7"/>
    <w:rsid w:val="00A05C73"/>
    <w:rsid w:val="00A17575"/>
    <w:rsid w:val="00A45942"/>
    <w:rsid w:val="00AB6FE3"/>
    <w:rsid w:val="00AD3747"/>
    <w:rsid w:val="00AF7205"/>
    <w:rsid w:val="00B05DC9"/>
    <w:rsid w:val="00B65B01"/>
    <w:rsid w:val="00B84586"/>
    <w:rsid w:val="00BF345E"/>
    <w:rsid w:val="00C5343C"/>
    <w:rsid w:val="00CB2120"/>
    <w:rsid w:val="00D63C34"/>
    <w:rsid w:val="00D84AAD"/>
    <w:rsid w:val="00DB7CDA"/>
    <w:rsid w:val="00DE2428"/>
    <w:rsid w:val="00E11A6A"/>
    <w:rsid w:val="00E51016"/>
    <w:rsid w:val="00E66D5B"/>
    <w:rsid w:val="00E813F4"/>
    <w:rsid w:val="00EA1375"/>
    <w:rsid w:val="00F00714"/>
    <w:rsid w:val="00F40D2E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Telobesedila2Znak">
    <w:name w:val="Telo besedila 2 Znak"/>
    <w:link w:val="Telobesedila2"/>
    <w:rsid w:val="00AB6FE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2</cp:revision>
  <cp:lastPrinted>2023-02-27T11:22:00Z</cp:lastPrinted>
  <dcterms:created xsi:type="dcterms:W3CDTF">2023-05-10T08:49:00Z</dcterms:created>
  <dcterms:modified xsi:type="dcterms:W3CDTF">2023-05-10T08:49:00Z</dcterms:modified>
</cp:coreProperties>
</file>